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CD6140">
        <w:rPr>
          <w:rFonts w:ascii="Arial" w:hAnsi="Arial" w:cs="Arial"/>
          <w:b/>
          <w:caps/>
          <w:sz w:val="28"/>
          <w:szCs w:val="28"/>
        </w:rPr>
        <w:t>1911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CD6140" w:rsidP="006629BE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D6140">
              <w:rPr>
                <w:rFonts w:ascii="Arial" w:hAnsi="Arial" w:cs="Arial"/>
                <w:sz w:val="20"/>
                <w:szCs w:val="20"/>
              </w:rPr>
              <w:t>Cumprimenta o radialista DONIZET</w:t>
            </w:r>
            <w:r w:rsidR="006629BE">
              <w:rPr>
                <w:rFonts w:ascii="Arial" w:hAnsi="Arial" w:cs="Arial"/>
                <w:sz w:val="20"/>
                <w:szCs w:val="20"/>
              </w:rPr>
              <w:t>E</w:t>
            </w:r>
            <w:r w:rsidRPr="00CD6140">
              <w:rPr>
                <w:rFonts w:ascii="Arial" w:hAnsi="Arial" w:cs="Arial"/>
                <w:sz w:val="20"/>
                <w:szCs w:val="20"/>
              </w:rPr>
              <w:t xml:space="preserve"> EUGÊNIO por oportunidade do Dia do Radialista, comemorado em 21 de setembro, e o parabeniza pelo ótimo trabalho que realiza na Rádio Mensagem de Jacareí.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CD6140" w:rsidRDefault="00BF791A" w:rsidP="009420C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cumprimentos</w:t>
      </w:r>
      <w:r w:rsidR="00CD6140" w:rsidRPr="00CD6140">
        <w:t xml:space="preserve"> </w:t>
      </w:r>
      <w:r w:rsidR="00CD6140">
        <w:rPr>
          <w:rFonts w:ascii="Arial" w:hAnsi="Arial" w:cs="Arial"/>
        </w:rPr>
        <w:t>a</w:t>
      </w:r>
      <w:r w:rsidR="00CD6140" w:rsidRPr="00CD6140">
        <w:rPr>
          <w:rFonts w:ascii="Arial" w:hAnsi="Arial" w:cs="Arial"/>
        </w:rPr>
        <w:t>o radialista DONIZET</w:t>
      </w:r>
      <w:r w:rsidR="006629BE">
        <w:rPr>
          <w:rFonts w:ascii="Arial" w:hAnsi="Arial" w:cs="Arial"/>
        </w:rPr>
        <w:t>E</w:t>
      </w:r>
      <w:bookmarkStart w:id="0" w:name="_GoBack"/>
      <w:bookmarkEnd w:id="0"/>
      <w:r w:rsidR="00CD6140" w:rsidRPr="00CD6140">
        <w:rPr>
          <w:rFonts w:ascii="Arial" w:hAnsi="Arial" w:cs="Arial"/>
        </w:rPr>
        <w:t xml:space="preserve"> EUGÊNIO por oportunidade do Dia do Radialista, comemorado em 21 de setembro</w:t>
      </w:r>
      <w:r w:rsidR="00CD6140">
        <w:rPr>
          <w:rFonts w:ascii="Arial" w:hAnsi="Arial" w:cs="Arial"/>
        </w:rPr>
        <w:t>.</w:t>
      </w:r>
    </w:p>
    <w:p w:rsidR="00BF791A" w:rsidRPr="00BF791A" w:rsidRDefault="00CD6140" w:rsidP="009420C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No ensejo</w:t>
      </w:r>
      <w:r w:rsidRPr="00CD614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parabenizamo-lo</w:t>
      </w:r>
      <w:r w:rsidRPr="00CD6140">
        <w:rPr>
          <w:rFonts w:ascii="Arial" w:hAnsi="Arial" w:cs="Arial"/>
        </w:rPr>
        <w:t xml:space="preserve"> pelo ótimo trabalho que reali</w:t>
      </w:r>
      <w:r>
        <w:rPr>
          <w:rFonts w:ascii="Arial" w:hAnsi="Arial" w:cs="Arial"/>
        </w:rPr>
        <w:t>za na Rádio Mensagem de Jacareí.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CD6140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CD6140">
        <w:rPr>
          <w:rFonts w:ascii="Arial" w:hAnsi="Arial" w:cs="Arial"/>
        </w:rPr>
        <w:t>23 de setembro de 2015.</w:t>
      </w:r>
    </w:p>
    <w:p w:rsidR="00CD6140" w:rsidRDefault="00CD6140" w:rsidP="00CD6140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D6140" w:rsidRDefault="00CD6140" w:rsidP="00CD6140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D6140" w:rsidRDefault="00CD6140" w:rsidP="00CD6140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D6140" w:rsidRPr="00CD6140" w:rsidRDefault="00CD6140" w:rsidP="00CD6140">
      <w:pPr>
        <w:jc w:val="center"/>
        <w:rPr>
          <w:rFonts w:ascii="Arial" w:hAnsi="Arial"/>
          <w:b/>
        </w:rPr>
      </w:pPr>
      <w:r w:rsidRPr="00CD6140">
        <w:rPr>
          <w:rFonts w:ascii="Arial" w:hAnsi="Arial"/>
          <w:b/>
        </w:rPr>
        <w:t>MAURÍCIO HAKA</w:t>
      </w:r>
    </w:p>
    <w:p w:rsidR="00CD6140" w:rsidRPr="00CD6140" w:rsidRDefault="00CD6140" w:rsidP="00CD6140">
      <w:pPr>
        <w:jc w:val="center"/>
        <w:rPr>
          <w:rFonts w:ascii="Arial" w:hAnsi="Arial"/>
        </w:rPr>
      </w:pPr>
      <w:r w:rsidRPr="00CD6140">
        <w:rPr>
          <w:rFonts w:ascii="Arial" w:hAnsi="Arial"/>
        </w:rPr>
        <w:t>Vereador – PSDB</w:t>
      </w:r>
    </w:p>
    <w:sectPr w:rsidR="00CD6140" w:rsidRPr="00CD6140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1617" w:rsidRDefault="00E51617">
      <w:r>
        <w:separator/>
      </w:r>
    </w:p>
  </w:endnote>
  <w:endnote w:type="continuationSeparator" w:id="0">
    <w:p w:rsidR="00E51617" w:rsidRDefault="00E51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1617" w:rsidRDefault="00E51617">
      <w:r>
        <w:separator/>
      </w:r>
    </w:p>
  </w:footnote>
  <w:footnote w:type="continuationSeparator" w:id="0">
    <w:p w:rsidR="00E51617" w:rsidRDefault="00E516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629B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420CF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CD6140"/>
    <w:rsid w:val="00D14EB1"/>
    <w:rsid w:val="00D2072E"/>
    <w:rsid w:val="00DA16EF"/>
    <w:rsid w:val="00DB48F6"/>
    <w:rsid w:val="00E11F92"/>
    <w:rsid w:val="00E14F37"/>
    <w:rsid w:val="00E3022D"/>
    <w:rsid w:val="00E51617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127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2015-09-22T15:50:00Z</dcterms:created>
  <dcterms:modified xsi:type="dcterms:W3CDTF">2015-09-22T15:50:00Z</dcterms:modified>
</cp:coreProperties>
</file>